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E02" w:rsidRDefault="006A3E02" w:rsidP="006A3E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COURROUR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A3E02" w:rsidRDefault="006A3E02" w:rsidP="006A3E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Ilkley, West Riding of Yorkshire. Yeoman.</w:t>
      </w:r>
    </w:p>
    <w:p w:rsidR="006A3E02" w:rsidRDefault="006A3E02" w:rsidP="006A3E02">
      <w:pPr>
        <w:rPr>
          <w:rFonts w:ascii="Times New Roman" w:hAnsi="Times New Roman" w:cs="Times New Roman"/>
        </w:rPr>
      </w:pPr>
    </w:p>
    <w:p w:rsidR="006A3E02" w:rsidRDefault="006A3E02" w:rsidP="006A3E02">
      <w:pPr>
        <w:rPr>
          <w:rFonts w:ascii="Times New Roman" w:hAnsi="Times New Roman" w:cs="Times New Roman"/>
        </w:rPr>
      </w:pPr>
    </w:p>
    <w:p w:rsidR="006A3E02" w:rsidRDefault="006A3E02" w:rsidP="006A3E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Biller(q.v.), as the executor of William </w:t>
      </w:r>
      <w:proofErr w:type="spellStart"/>
      <w:r>
        <w:rPr>
          <w:rFonts w:ascii="Times New Roman" w:hAnsi="Times New Roman" w:cs="Times New Roman"/>
        </w:rPr>
        <w:t>Labron</w:t>
      </w:r>
      <w:proofErr w:type="spellEnd"/>
      <w:r>
        <w:rPr>
          <w:rFonts w:ascii="Times New Roman" w:hAnsi="Times New Roman" w:cs="Times New Roman"/>
        </w:rPr>
        <w:t xml:space="preserve"> of York(q.v.), he</w:t>
      </w:r>
    </w:p>
    <w:p w:rsidR="006A3E02" w:rsidRDefault="006A3E02" w:rsidP="006A3E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him, John Nelson(q.v.),</w:t>
      </w:r>
    </w:p>
    <w:p w:rsidR="006A3E02" w:rsidRDefault="006A3E02" w:rsidP="006A3E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Hardwyk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Stede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Kendale</w:t>
      </w:r>
      <w:proofErr w:type="spellEnd"/>
      <w:r>
        <w:rPr>
          <w:rFonts w:ascii="Times New Roman" w:hAnsi="Times New Roman" w:cs="Times New Roman"/>
        </w:rPr>
        <w:t>(q.v.),</w:t>
      </w:r>
    </w:p>
    <w:p w:rsidR="006A3E02" w:rsidRDefault="006A3E02" w:rsidP="006A3E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each of Ilkley, West Riding of Yorkshire.</w:t>
      </w:r>
    </w:p>
    <w:p w:rsidR="006A3E02" w:rsidRDefault="006A3E02" w:rsidP="006A3E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A3E02" w:rsidRDefault="006A3E02" w:rsidP="006A3E02">
      <w:pPr>
        <w:rPr>
          <w:rFonts w:ascii="Times New Roman" w:hAnsi="Times New Roman" w:cs="Times New Roman"/>
        </w:rPr>
      </w:pPr>
    </w:p>
    <w:p w:rsidR="006A3E02" w:rsidRDefault="006A3E02" w:rsidP="006A3E02">
      <w:pPr>
        <w:rPr>
          <w:rFonts w:ascii="Times New Roman" w:hAnsi="Times New Roman" w:cs="Times New Roman"/>
        </w:rPr>
      </w:pPr>
    </w:p>
    <w:p w:rsidR="006A3E02" w:rsidRDefault="006A3E02" w:rsidP="006A3E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March 2018</w:t>
      </w:r>
    </w:p>
    <w:p w:rsidR="006B2F86" w:rsidRPr="00E71FC3" w:rsidRDefault="006A3E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E02" w:rsidRDefault="006A3E02" w:rsidP="00E71FC3">
      <w:r>
        <w:separator/>
      </w:r>
    </w:p>
  </w:endnote>
  <w:endnote w:type="continuationSeparator" w:id="0">
    <w:p w:rsidR="006A3E02" w:rsidRDefault="006A3E0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E02" w:rsidRDefault="006A3E02" w:rsidP="00E71FC3">
      <w:r>
        <w:separator/>
      </w:r>
    </w:p>
  </w:footnote>
  <w:footnote w:type="continuationSeparator" w:id="0">
    <w:p w:rsidR="006A3E02" w:rsidRDefault="006A3E0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02"/>
    <w:rsid w:val="001A7C09"/>
    <w:rsid w:val="00577BD5"/>
    <w:rsid w:val="00656CBA"/>
    <w:rsid w:val="006A1F77"/>
    <w:rsid w:val="006A3E0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A1FF37-40B2-4DFA-9659-47E3A6CA0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3E0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A3E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2018-03-14T18:43:00Z</dcterms:created>
  <dcterms:modified xsi:type="dcterms:W3CDTF">2018-03-14T18:43:00Z</dcterms:modified>
</cp:coreProperties>
</file>